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10966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ปฏิบัติการชีวเคมี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D7820" w:rsidRP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คม. </w:t>
            </w:r>
            <w:r w:rsidR="004D7820" w:rsidRPr="00A04E87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25</w:t>
            </w:r>
            <w:r w:rsidR="00F10966" w:rsidRPr="00A04E87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1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10966"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Pr="004D7820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252</w:t>
            </w:r>
          </w:p>
          <w:p w:rsidR="00870669" w:rsidRPr="004D7820" w:rsidRDefault="00F10966" w:rsidP="00F10966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หรือ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4D7820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576F" w:rsidRDefault="00AD40D1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870669" w:rsidRPr="00D902F4" w:rsidRDefault="00A8576F" w:rsidP="00AD40D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AD40D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D40D1" w:rsidP="00B82A9B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A8576F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B3D3A" w:rsidP="00AD40D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4.1pt;margin-top:3.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vH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D40D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AD40D1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AD40D1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B3D3A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B3D3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B3D3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B3D3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5F333B" w:rsidRPr="00654DA6" w:rsidRDefault="005F333B" w:rsidP="00870669">
            <w:pPr>
              <w:pStyle w:val="Heading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ทบทวนการคำนวณ เรื่อง กรด เบส บัพเฟอร์</w:t>
            </w:r>
          </w:p>
        </w:tc>
        <w:tc>
          <w:tcPr>
            <w:tcW w:w="1800" w:type="dxa"/>
            <w:gridSpan w:val="2"/>
          </w:tcPr>
          <w:p w:rsidR="005F333B" w:rsidRPr="00C469BF" w:rsidRDefault="005F333B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C469BF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พีเอช บัฟเฟอร์และการไทเทรต</w:t>
            </w:r>
          </w:p>
        </w:tc>
        <w:tc>
          <w:tcPr>
            <w:tcW w:w="1800" w:type="dxa"/>
            <w:gridSpan w:val="2"/>
          </w:tcPr>
          <w:p w:rsidR="005F333B" w:rsidRPr="00C469BF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C469BF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ลิปิด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โปรตีน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 xml:space="preserve">เอนไซม์ </w:t>
            </w:r>
            <w:r>
              <w:rPr>
                <w:rFonts w:ascii="Cordia New" w:hAnsi="Cordia New" w:cs="Cordia New" w:hint="cs"/>
                <w:sz w:val="28"/>
                <w:rtl/>
                <w:cs/>
              </w:rPr>
              <w:t>1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เอนไซม์</w:t>
            </w:r>
            <w:r>
              <w:rPr>
                <w:rFonts w:ascii="Cordia New" w:hAnsi="Cordia New" w:cs="Cordia New"/>
                <w:sz w:val="28"/>
              </w:rPr>
              <w:t xml:space="preserve"> 2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B3D3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B3D3A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B3D3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B3D3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B3D3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AD40D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AD40D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  <w:lang w:val="en-US" w:bidi="th-TH"/>
              </w:rPr>
              <w:t>4</w:t>
            </w:r>
            <w:r w:rsidR="00483832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23.54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</w:t>
            </w:r>
            <w:r w:rsidR="00483832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35.29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  <w:r w:rsidR="00483832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  <w:r w:rsidR="00483832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5.89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  <w:r w:rsidR="00483832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70669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3F7DEB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11.76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0D1" w:rsidRPr="00870669" w:rsidRDefault="00AD40D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70669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697C62" w:rsidRDefault="00AD40D1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0D1" w:rsidRPr="00870669" w:rsidRDefault="00AD40D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70669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697C62" w:rsidRDefault="00AD40D1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0D1" w:rsidRPr="00870669" w:rsidRDefault="00AD40D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870669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70669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697C62" w:rsidRDefault="00AD40D1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0D1" w:rsidRPr="00870669" w:rsidRDefault="00AD40D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AD40D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0D1" w:rsidRPr="00870669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AD40D1" w:rsidRDefault="00AD40D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AD40D1" w:rsidRDefault="00AD40D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D40D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Default="00AD40D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9164E3" w:rsidRDefault="00AD40D1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D40D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9164E3" w:rsidRDefault="00AD40D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A227F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8A227F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0D1" w:rsidRPr="0005325C" w:rsidRDefault="00AD40D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40D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9164E3" w:rsidRDefault="00AD40D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40D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9164E3" w:rsidRDefault="00AD40D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D40D1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0D1" w:rsidRPr="00367CD3" w:rsidRDefault="00AD40D1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AD40D1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367CD3" w:rsidRDefault="00AD40D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40D1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Default="00AD40D1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D1" w:rsidRPr="009164E3" w:rsidRDefault="00AD40D1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FB7ABD" w:rsidP="00FB7ABD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อุปกรณ์ห้องทดลองไม่เพียงพอต่อจำนวน ผู้เรียนที่เพิ่มขึ้น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FB7AB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สิ้นเปลืองเวลาในการรอใช้เครื่องมือ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3F7DE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ได้ฝึกทักษะและใช้เครื่องมือเยอะ</w:t>
            </w:r>
          </w:p>
          <w:p w:rsidR="0008720B" w:rsidRPr="00E97858" w:rsidRDefault="000872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08720B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3F7DEB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ักศึกษามีความรับผิดชอบน้อยลงไม่ค่อยสนใจเรียนทั้งนี้อาจจะเนื่องมาจากนักศึกษาให้ความสนใจกับการทำกิจกรรมและ/หรือระบบการสื่อสารผ่านเครือข่ายโทรศัพท์ น่าจะมีตู้เก็บโทรศัพท์ของนักศึกษาก่อนที่จะเข้าเรียนและมอบคืนหลังเลิกเรียน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83" w:rsidRDefault="00501D83">
      <w:r>
        <w:separator/>
      </w:r>
    </w:p>
  </w:endnote>
  <w:endnote w:type="continuationSeparator" w:id="0">
    <w:p w:rsidR="00501D83" w:rsidRDefault="0050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8D206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E8B" w:rsidRDefault="008A4E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83" w:rsidRDefault="00501D83">
      <w:r>
        <w:separator/>
      </w:r>
    </w:p>
  </w:footnote>
  <w:footnote w:type="continuationSeparator" w:id="0">
    <w:p w:rsidR="00501D83" w:rsidRDefault="00501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8D206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E8B" w:rsidRDefault="008A4E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8D206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3D3A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E8B" w:rsidRPr="007F3866" w:rsidRDefault="008A4E8B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32B4F"/>
    <w:rsid w:val="0008720B"/>
    <w:rsid w:val="00094460"/>
    <w:rsid w:val="000C58FE"/>
    <w:rsid w:val="0011794C"/>
    <w:rsid w:val="00175809"/>
    <w:rsid w:val="00191E4F"/>
    <w:rsid w:val="001D5CD1"/>
    <w:rsid w:val="001F3BCD"/>
    <w:rsid w:val="0021128E"/>
    <w:rsid w:val="00254C9B"/>
    <w:rsid w:val="002A513F"/>
    <w:rsid w:val="002F0446"/>
    <w:rsid w:val="00306225"/>
    <w:rsid w:val="00352520"/>
    <w:rsid w:val="003A3C27"/>
    <w:rsid w:val="003B387C"/>
    <w:rsid w:val="003B3D3A"/>
    <w:rsid w:val="003C09A5"/>
    <w:rsid w:val="003F5489"/>
    <w:rsid w:val="003F7DEB"/>
    <w:rsid w:val="004017DD"/>
    <w:rsid w:val="00445570"/>
    <w:rsid w:val="00476B3F"/>
    <w:rsid w:val="00482720"/>
    <w:rsid w:val="00483832"/>
    <w:rsid w:val="004C084D"/>
    <w:rsid w:val="004D7820"/>
    <w:rsid w:val="00501D83"/>
    <w:rsid w:val="00533E50"/>
    <w:rsid w:val="00543CF5"/>
    <w:rsid w:val="005746A5"/>
    <w:rsid w:val="005B1094"/>
    <w:rsid w:val="005C58D0"/>
    <w:rsid w:val="005D74FA"/>
    <w:rsid w:val="005E7259"/>
    <w:rsid w:val="005F333B"/>
    <w:rsid w:val="0067205B"/>
    <w:rsid w:val="0068043A"/>
    <w:rsid w:val="00697C62"/>
    <w:rsid w:val="006A2836"/>
    <w:rsid w:val="006A379B"/>
    <w:rsid w:val="00722637"/>
    <w:rsid w:val="00732396"/>
    <w:rsid w:val="007967BB"/>
    <w:rsid w:val="007B2EF9"/>
    <w:rsid w:val="007E441E"/>
    <w:rsid w:val="007F3866"/>
    <w:rsid w:val="008047B3"/>
    <w:rsid w:val="00870669"/>
    <w:rsid w:val="008911D3"/>
    <w:rsid w:val="008A4E8B"/>
    <w:rsid w:val="008D2062"/>
    <w:rsid w:val="009531CD"/>
    <w:rsid w:val="00964655"/>
    <w:rsid w:val="00A04E87"/>
    <w:rsid w:val="00A1684A"/>
    <w:rsid w:val="00A8576F"/>
    <w:rsid w:val="00A91C1B"/>
    <w:rsid w:val="00A92B32"/>
    <w:rsid w:val="00AA6A80"/>
    <w:rsid w:val="00AC49BC"/>
    <w:rsid w:val="00AC708F"/>
    <w:rsid w:val="00AD40D1"/>
    <w:rsid w:val="00AF76C9"/>
    <w:rsid w:val="00B65EBC"/>
    <w:rsid w:val="00B764EC"/>
    <w:rsid w:val="00B82A9B"/>
    <w:rsid w:val="00BD6BD4"/>
    <w:rsid w:val="00C469BF"/>
    <w:rsid w:val="00C563C2"/>
    <w:rsid w:val="00CA7F68"/>
    <w:rsid w:val="00CD5965"/>
    <w:rsid w:val="00CE2258"/>
    <w:rsid w:val="00D130A1"/>
    <w:rsid w:val="00D13906"/>
    <w:rsid w:val="00D304F9"/>
    <w:rsid w:val="00DF140E"/>
    <w:rsid w:val="00E55C74"/>
    <w:rsid w:val="00E83DDC"/>
    <w:rsid w:val="00F10966"/>
    <w:rsid w:val="00FB7ABD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2013-05-20T07:42:00Z</dcterms:created>
  <dcterms:modified xsi:type="dcterms:W3CDTF">2013-05-20T07:42:00Z</dcterms:modified>
</cp:coreProperties>
</file>